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BA7BC" w14:textId="77777777" w:rsidR="00417C0C" w:rsidRDefault="00417C0C" w:rsidP="00417C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MARKNEELL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CAEBDA7" w14:textId="77777777" w:rsidR="00417C0C" w:rsidRDefault="00417C0C" w:rsidP="00417C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26AE67CB" w14:textId="77777777" w:rsidR="00417C0C" w:rsidRDefault="00417C0C" w:rsidP="00417C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BD08C19" w14:textId="77777777" w:rsidR="00417C0C" w:rsidRDefault="00417C0C" w:rsidP="00417C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A9B5B25" w14:textId="77777777" w:rsidR="00417C0C" w:rsidRDefault="00417C0C" w:rsidP="00417C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15047FE6" w14:textId="77777777" w:rsidR="00417C0C" w:rsidRDefault="00417C0C" w:rsidP="00417C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68AB4BC8" w14:textId="77777777" w:rsidR="00417C0C" w:rsidRPr="00065994" w:rsidRDefault="00417C0C" w:rsidP="00417C0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E871E76" w14:textId="77777777" w:rsidR="00417C0C" w:rsidRDefault="00417C0C" w:rsidP="00417C0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0A8506F" w14:textId="77777777" w:rsidR="00417C0C" w:rsidRDefault="00417C0C" w:rsidP="00417C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4229BAD" w14:textId="77777777" w:rsidR="00417C0C" w:rsidRDefault="00417C0C" w:rsidP="00417C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EBAFE4F" w14:textId="77777777" w:rsidR="00417C0C" w:rsidRDefault="00417C0C" w:rsidP="00417C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December 2024</w:t>
      </w:r>
    </w:p>
    <w:p w14:paraId="65CC4A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FB097" w14:textId="77777777" w:rsidR="00417C0C" w:rsidRDefault="00417C0C" w:rsidP="009139A6">
      <w:r>
        <w:separator/>
      </w:r>
    </w:p>
  </w:endnote>
  <w:endnote w:type="continuationSeparator" w:id="0">
    <w:p w14:paraId="1FD726CA" w14:textId="77777777" w:rsidR="00417C0C" w:rsidRDefault="00417C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72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28D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12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8049B" w14:textId="77777777" w:rsidR="00417C0C" w:rsidRDefault="00417C0C" w:rsidP="009139A6">
      <w:r>
        <w:separator/>
      </w:r>
    </w:p>
  </w:footnote>
  <w:footnote w:type="continuationSeparator" w:id="0">
    <w:p w14:paraId="193A229D" w14:textId="77777777" w:rsidR="00417C0C" w:rsidRDefault="00417C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5CB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5C1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1EF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0C"/>
    <w:rsid w:val="000666E0"/>
    <w:rsid w:val="002510B7"/>
    <w:rsid w:val="00270799"/>
    <w:rsid w:val="00417C0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9720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77E3F"/>
  <w15:chartTrackingRefBased/>
  <w15:docId w15:val="{CCFB8A6B-6A9B-4513-AC37-E8699A78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2025-02-23T20:45:00Z</dcterms:created>
  <dcterms:modified xsi:type="dcterms:W3CDTF">2025-02-23T20:45:00Z</dcterms:modified>
</cp:coreProperties>
</file>